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14 - Fußbodenbelag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